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2E9" w:rsidRDefault="006032E9" w:rsidP="00645E78">
      <w:pPr>
        <w:pStyle w:val="Title"/>
        <w:widowControl w:val="0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275857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6032E9" w:rsidRPr="00D520E3" w:rsidRDefault="006032E9" w:rsidP="00645E78">
      <w:pPr>
        <w:pStyle w:val="Subtitle"/>
        <w:widowControl w:val="0"/>
        <w:rPr>
          <w:rFonts w:ascii="Times New Roman" w:hAnsi="Times New Roman" w:cs="Times New Roman"/>
          <w:b/>
          <w:bCs/>
          <w:sz w:val="24"/>
          <w:szCs w:val="24"/>
        </w:rPr>
      </w:pPr>
      <w:r w:rsidRPr="00275857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6032E9" w:rsidRPr="00275857" w:rsidRDefault="006032E9" w:rsidP="008075ED">
      <w:pPr>
        <w:pStyle w:val="Subtitle"/>
        <w:widowControl w:val="0"/>
        <w:spacing w:before="120"/>
        <w:rPr>
          <w:rFonts w:ascii="Arial" w:hAnsi="Arial" w:cs="Arial"/>
          <w:b/>
          <w:bCs/>
          <w:i/>
          <w:iCs/>
          <w:spacing w:val="40"/>
        </w:rPr>
      </w:pPr>
      <w:r w:rsidRPr="00275857"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6032E9" w:rsidRPr="0010695E" w:rsidRDefault="006032E9" w:rsidP="008075ED">
      <w:pPr>
        <w:pStyle w:val="Subtitle"/>
        <w:widowControl w:val="0"/>
        <w:jc w:val="left"/>
        <w:rPr>
          <w:rFonts w:ascii="Times New Roman" w:hAnsi="Times New Roman" w:cs="Times New Roman"/>
          <w:b/>
          <w:bCs/>
          <w:spacing w:val="40"/>
          <w:sz w:val="24"/>
          <w:szCs w:val="24"/>
        </w:rPr>
      </w:pPr>
    </w:p>
    <w:p w:rsidR="006032E9" w:rsidRPr="00254A4E" w:rsidRDefault="006032E9" w:rsidP="008075ED">
      <w:pPr>
        <w:widowControl w:val="0"/>
        <w:spacing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8400E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23.12.2020 №464 </w:t>
      </w:r>
    </w:p>
    <w:p w:rsidR="006032E9" w:rsidRPr="0010695E" w:rsidRDefault="006032E9" w:rsidP="008075ED">
      <w:pPr>
        <w:widowControl w:val="0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г. Унеча</w:t>
      </w:r>
      <w:r w:rsidRPr="0010695E"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</w:p>
    <w:p w:rsidR="006032E9" w:rsidRDefault="006032E9" w:rsidP="008075ED">
      <w:pPr>
        <w:widowControl w:val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Look w:val="00A0"/>
      </w:tblPr>
      <w:tblGrid>
        <w:gridCol w:w="4644"/>
        <w:gridCol w:w="4927"/>
      </w:tblGrid>
      <w:tr w:rsidR="006032E9">
        <w:tc>
          <w:tcPr>
            <w:tcW w:w="4644" w:type="dxa"/>
          </w:tcPr>
          <w:p w:rsidR="006032E9" w:rsidRPr="001373F1" w:rsidRDefault="006032E9" w:rsidP="001373F1">
            <w:pPr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73F1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постановление администрации Унечского района </w:t>
            </w:r>
          </w:p>
          <w:p w:rsidR="006032E9" w:rsidRPr="001373F1" w:rsidRDefault="006032E9" w:rsidP="001373F1">
            <w:pPr>
              <w:widowControl w:val="0"/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373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30.12.2019  № 402</w:t>
            </w:r>
          </w:p>
          <w:p w:rsidR="006032E9" w:rsidRPr="001373F1" w:rsidRDefault="006032E9" w:rsidP="001373F1">
            <w:pPr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6032E9" w:rsidRPr="001373F1" w:rsidRDefault="006032E9" w:rsidP="001373F1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32E9" w:rsidRDefault="006032E9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32E9" w:rsidRPr="001037D0" w:rsidRDefault="006032E9" w:rsidP="00B2768E">
      <w:pPr>
        <w:keepNext/>
        <w:spacing w:before="240" w:after="60" w:line="276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037D0">
        <w:rPr>
          <w:rFonts w:ascii="Times New Roman" w:hAnsi="Times New Roman" w:cs="Times New Roman"/>
          <w:sz w:val="24"/>
          <w:szCs w:val="24"/>
        </w:rPr>
        <w:t xml:space="preserve">В соответствии с постановлениями 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Унечского </w:t>
      </w:r>
      <w:r w:rsidRPr="001037D0">
        <w:rPr>
          <w:rFonts w:ascii="Times New Roman" w:hAnsi="Times New Roman" w:cs="Times New Roman"/>
          <w:sz w:val="24"/>
          <w:szCs w:val="24"/>
        </w:rPr>
        <w:t>района от 22.11.2013 №191 «Об утверждении Порядка разработки, реализации и оценки эффективности муниципальных программ муниципального образования «Унечский муниципальный район», от 12.11.2018 № 287 «Об утверждении Перечня муниципальных программ (подпрограмм) муниципального образования «Унечский муниципальный район», подлежащих разработке и реализации исполнительно-распорядительными органами Унечского муниципального района»  (в редакции от 30.12.2019 № 393),  решением Унечского районного Совета народных депутатов от 13.12.2019 № 6-47 «О бюджете  Унечского муниципального района Брянской области на 2020 год и на плановый период 2021 и 2022 годов»  (в редакции решений от 14.02.2020 № 6-61, от 27.03.2020 №6-66, от 29.05.2020 №6-73, от 21.08.2020 №6-76</w:t>
      </w:r>
      <w:r>
        <w:rPr>
          <w:rFonts w:ascii="Times New Roman" w:hAnsi="Times New Roman" w:cs="Times New Roman"/>
          <w:sz w:val="24"/>
          <w:szCs w:val="24"/>
        </w:rPr>
        <w:t>, от 23.10.2020 №6-87, от 11.12.2020 №6-92</w:t>
      </w:r>
      <w:r w:rsidRPr="001037D0">
        <w:rPr>
          <w:rFonts w:ascii="Times New Roman" w:hAnsi="Times New Roman" w:cs="Times New Roman"/>
          <w:sz w:val="24"/>
          <w:szCs w:val="24"/>
        </w:rPr>
        <w:t>)</w:t>
      </w:r>
    </w:p>
    <w:p w:rsidR="006032E9" w:rsidRDefault="006032E9" w:rsidP="000225D6">
      <w:pPr>
        <w:widowControl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032E9" w:rsidRDefault="006032E9" w:rsidP="000225D6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7D67C9">
        <w:rPr>
          <w:rFonts w:ascii="Times New Roman" w:hAnsi="Times New Roman" w:cs="Times New Roman"/>
          <w:sz w:val="24"/>
          <w:szCs w:val="24"/>
        </w:rPr>
        <w:t xml:space="preserve">ПОСТАНОВЛЯЮ: </w:t>
      </w:r>
    </w:p>
    <w:p w:rsidR="006032E9" w:rsidRPr="001C0D85" w:rsidRDefault="006032E9" w:rsidP="001C0D85">
      <w:pPr>
        <w:pStyle w:val="ListParagraph"/>
        <w:numPr>
          <w:ilvl w:val="0"/>
          <w:numId w:val="3"/>
        </w:numPr>
        <w:jc w:val="both"/>
      </w:pPr>
      <w:r w:rsidRPr="001C0D85">
        <w:t>Внести в постановление администрации Унечского района от 30.12.2019 №402 «Об</w:t>
      </w:r>
    </w:p>
    <w:p w:rsidR="006032E9" w:rsidRPr="001C0D85" w:rsidRDefault="006032E9" w:rsidP="001C0D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0D85">
        <w:rPr>
          <w:rFonts w:ascii="Times New Roman" w:hAnsi="Times New Roman" w:cs="Times New Roman"/>
          <w:sz w:val="24"/>
          <w:szCs w:val="24"/>
        </w:rPr>
        <w:t>утверждении муниципальной программы «Развитие культуры в Унечском районе» (в редакции  постановлений  от 26.02.2020 №56, от 01.04.2020 №104, от 11.06.2020 №158, от 03.09.2020 №226, от 06.11.2020 №397), следующие изменения:</w:t>
      </w:r>
    </w:p>
    <w:p w:rsidR="006032E9" w:rsidRPr="00645E78" w:rsidRDefault="006032E9" w:rsidP="00645E78">
      <w:pPr>
        <w:pStyle w:val="ListParagraph"/>
        <w:ind w:left="360"/>
        <w:jc w:val="both"/>
        <w:rPr>
          <w:rFonts w:cs="Arial"/>
        </w:rPr>
      </w:pPr>
    </w:p>
    <w:p w:rsidR="006032E9" w:rsidRPr="00645E78" w:rsidRDefault="006032E9" w:rsidP="00645E78">
      <w:pPr>
        <w:pStyle w:val="ListParagraph"/>
        <w:numPr>
          <w:ilvl w:val="1"/>
          <w:numId w:val="3"/>
        </w:numPr>
        <w:jc w:val="both"/>
      </w:pPr>
      <w:r>
        <w:t>П</w:t>
      </w:r>
      <w:r w:rsidRPr="00645E78">
        <w:t>озицию «Объем бюджетных ассигнований на реализацию муниципальной</w:t>
      </w:r>
    </w:p>
    <w:p w:rsidR="006032E9" w:rsidRDefault="006032E9" w:rsidP="00645E78">
      <w:pPr>
        <w:jc w:val="both"/>
        <w:rPr>
          <w:rFonts w:ascii="Times New Roman" w:hAnsi="Times New Roman" w:cs="Times New Roman"/>
          <w:sz w:val="24"/>
          <w:szCs w:val="24"/>
        </w:rPr>
      </w:pPr>
      <w:r w:rsidRPr="00645E78">
        <w:rPr>
          <w:rFonts w:ascii="Times New Roman" w:hAnsi="Times New Roman" w:cs="Times New Roman"/>
          <w:sz w:val="24"/>
          <w:szCs w:val="24"/>
        </w:rPr>
        <w:t>программы» паспорта муниципальной программы изложить в редакции:</w:t>
      </w:r>
    </w:p>
    <w:p w:rsidR="006032E9" w:rsidRPr="00645E78" w:rsidRDefault="006032E9" w:rsidP="00645E78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77"/>
        <w:gridCol w:w="5529"/>
      </w:tblGrid>
      <w:tr w:rsidR="006032E9" w:rsidRPr="00AD04F6">
        <w:trPr>
          <w:trHeight w:val="1609"/>
          <w:jc w:val="center"/>
        </w:trPr>
        <w:tc>
          <w:tcPr>
            <w:tcW w:w="4677" w:type="dxa"/>
          </w:tcPr>
          <w:p w:rsidR="006032E9" w:rsidRPr="00AD04F6" w:rsidRDefault="006032E9" w:rsidP="001C0D8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04F6">
              <w:rPr>
                <w:rFonts w:ascii="Times New Roman" w:hAnsi="Times New Roman"/>
                <w:sz w:val="24"/>
                <w:szCs w:val="24"/>
                <w:lang w:eastAsia="en-US"/>
              </w:rPr>
              <w:t>Объем бюджетных ассигнований на реализацию муниципальной программы</w:t>
            </w:r>
          </w:p>
        </w:tc>
        <w:tc>
          <w:tcPr>
            <w:tcW w:w="5529" w:type="dxa"/>
          </w:tcPr>
          <w:p w:rsidR="006032E9" w:rsidRPr="00C06E0E" w:rsidRDefault="006032E9" w:rsidP="001C0D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163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реализацию программы </w:t>
            </w:r>
            <w:r w:rsidRPr="006C27A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06E0E">
              <w:rPr>
                <w:rFonts w:ascii="Times New Roman" w:hAnsi="Times New Roman" w:cs="Times New Roman"/>
                <w:sz w:val="24"/>
                <w:szCs w:val="24"/>
              </w:rPr>
              <w:t>187374886,52 рублей,</w:t>
            </w:r>
          </w:p>
          <w:p w:rsidR="006032E9" w:rsidRPr="00C06E0E" w:rsidRDefault="006032E9" w:rsidP="001C0D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E0E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числе:</w:t>
            </w:r>
          </w:p>
          <w:p w:rsidR="006032E9" w:rsidRPr="00C06E0E" w:rsidRDefault="006032E9" w:rsidP="001C0D8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E0E">
              <w:rPr>
                <w:rFonts w:ascii="Times New Roman" w:hAnsi="Times New Roman" w:cs="Times New Roman"/>
                <w:sz w:val="24"/>
                <w:szCs w:val="24"/>
              </w:rPr>
              <w:t>2020 год –  68542070,22 рублей;</w:t>
            </w:r>
          </w:p>
          <w:p w:rsidR="006032E9" w:rsidRPr="003C1163" w:rsidRDefault="006032E9" w:rsidP="001C0D8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16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3C1163">
              <w:rPr>
                <w:rFonts w:ascii="Times New Roman" w:hAnsi="Times New Roman" w:cs="Times New Roman"/>
                <w:sz w:val="24"/>
                <w:szCs w:val="24"/>
              </w:rPr>
              <w:t xml:space="preserve"> год –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58784104,78</w:t>
            </w:r>
            <w:r w:rsidRPr="003C1163">
              <w:rPr>
                <w:rFonts w:ascii="Times New Roman" w:hAnsi="Times New Roman" w:cs="Times New Roman"/>
                <w:sz w:val="24"/>
                <w:szCs w:val="24"/>
              </w:rPr>
              <w:t xml:space="preserve"> рублей; </w:t>
            </w:r>
          </w:p>
          <w:p w:rsidR="006032E9" w:rsidRPr="00AD04F6" w:rsidRDefault="006032E9" w:rsidP="001C0D8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116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C1163">
              <w:rPr>
                <w:rFonts w:ascii="Times New Roman" w:hAnsi="Times New Roman" w:cs="Times New Roman"/>
                <w:sz w:val="24"/>
                <w:szCs w:val="24"/>
              </w:rPr>
              <w:t xml:space="preserve"> год –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60048711,52 рублей</w:t>
            </w:r>
          </w:p>
        </w:tc>
      </w:tr>
    </w:tbl>
    <w:p w:rsidR="006032E9" w:rsidRDefault="006032E9" w:rsidP="0006405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032E9" w:rsidRDefault="006032E9" w:rsidP="001C0D85">
      <w:pPr>
        <w:pStyle w:val="ListParagraph"/>
        <w:numPr>
          <w:ilvl w:val="1"/>
          <w:numId w:val="3"/>
        </w:numPr>
        <w:jc w:val="both"/>
        <w:rPr>
          <w:rFonts w:cs="Arial"/>
        </w:rPr>
      </w:pPr>
      <w:r w:rsidRPr="001C0D85">
        <w:t>Раздел 4. «РЕСУРСНОЕ ОБЕСПЕЧЕНИЕ МУНИЦИПАЛЬНОЙ ПРОГРАММЫ»</w:t>
      </w:r>
    </w:p>
    <w:p w:rsidR="006032E9" w:rsidRPr="001C0D85" w:rsidRDefault="006032E9" w:rsidP="001C0D85">
      <w:pPr>
        <w:ind w:left="795"/>
        <w:jc w:val="both"/>
        <w:rPr>
          <w:rFonts w:ascii="Times New Roman" w:hAnsi="Times New Roman" w:cs="Times New Roman"/>
          <w:sz w:val="24"/>
          <w:szCs w:val="24"/>
        </w:rPr>
      </w:pPr>
      <w:r w:rsidRPr="001C0D85"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:rsidR="006032E9" w:rsidRDefault="006032E9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012">
        <w:rPr>
          <w:rFonts w:ascii="Times New Roman" w:hAnsi="Times New Roman" w:cs="Times New Roman"/>
          <w:sz w:val="24"/>
          <w:szCs w:val="24"/>
        </w:rPr>
        <w:t xml:space="preserve">«4. </w:t>
      </w:r>
      <w:r>
        <w:rPr>
          <w:rFonts w:ascii="Times New Roman" w:hAnsi="Times New Roman" w:cs="Times New Roman"/>
          <w:sz w:val="24"/>
          <w:szCs w:val="24"/>
        </w:rPr>
        <w:t>РЕСУРСНОЕ ОБЕСПЕЧЕНИЕ МУНИЦИПАЛЬНОЙ ПРОГРАММЫ</w:t>
      </w:r>
    </w:p>
    <w:p w:rsidR="006032E9" w:rsidRPr="00C06E0E" w:rsidRDefault="006032E9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012">
        <w:rPr>
          <w:rFonts w:ascii="Times New Roman" w:hAnsi="Times New Roman" w:cs="Times New Roman"/>
          <w:sz w:val="24"/>
          <w:szCs w:val="24"/>
        </w:rPr>
        <w:t>Ресурсное обеспечение реализации муниципальной программы</w:t>
      </w:r>
      <w:r>
        <w:rPr>
          <w:rFonts w:ascii="Times New Roman" w:hAnsi="Times New Roman" w:cs="Times New Roman"/>
          <w:sz w:val="24"/>
          <w:szCs w:val="24"/>
        </w:rPr>
        <w:t xml:space="preserve"> будет осуществляться за счет средств областного и местного </w:t>
      </w:r>
      <w:r w:rsidRPr="00C06E0E">
        <w:rPr>
          <w:rFonts w:ascii="Times New Roman" w:hAnsi="Times New Roman" w:cs="Times New Roman"/>
          <w:sz w:val="24"/>
          <w:szCs w:val="24"/>
        </w:rPr>
        <w:t>бюджетов. Общий объем финансирования муниципальной программы составляет 187374886,52рублей, в том числе:</w:t>
      </w:r>
    </w:p>
    <w:p w:rsidR="006032E9" w:rsidRDefault="006032E9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32E9" w:rsidRPr="00C06E0E" w:rsidRDefault="006032E9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6E0E">
        <w:rPr>
          <w:rFonts w:ascii="Times New Roman" w:hAnsi="Times New Roman" w:cs="Times New Roman"/>
          <w:sz w:val="24"/>
          <w:szCs w:val="24"/>
        </w:rPr>
        <w:t>2020 год –  68542070,22 рублей;</w:t>
      </w:r>
    </w:p>
    <w:p w:rsidR="006032E9" w:rsidRPr="00C06E0E" w:rsidRDefault="006032E9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6E0E">
        <w:rPr>
          <w:rFonts w:ascii="Times New Roman" w:hAnsi="Times New Roman" w:cs="Times New Roman"/>
          <w:sz w:val="24"/>
          <w:szCs w:val="24"/>
        </w:rPr>
        <w:t xml:space="preserve">2021 год –  58784104,78 рублей; </w:t>
      </w:r>
    </w:p>
    <w:p w:rsidR="006032E9" w:rsidRPr="00C06E0E" w:rsidRDefault="006032E9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6E0E">
        <w:rPr>
          <w:rFonts w:ascii="Times New Roman" w:hAnsi="Times New Roman" w:cs="Times New Roman"/>
          <w:sz w:val="24"/>
          <w:szCs w:val="24"/>
        </w:rPr>
        <w:t>2022 год –  60048711,52 рублей.».</w:t>
      </w:r>
    </w:p>
    <w:p w:rsidR="006032E9" w:rsidRDefault="006032E9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32E9" w:rsidRDefault="006032E9" w:rsidP="00484C3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7A1">
        <w:rPr>
          <w:rFonts w:ascii="Times New Roman" w:hAnsi="Times New Roman" w:cs="Times New Roman"/>
          <w:sz w:val="24"/>
          <w:szCs w:val="24"/>
        </w:rPr>
        <w:t xml:space="preserve">1.3. </w:t>
      </w:r>
      <w:r>
        <w:rPr>
          <w:rFonts w:ascii="Times New Roman" w:hAnsi="Times New Roman" w:cs="Times New Roman"/>
          <w:sz w:val="24"/>
          <w:szCs w:val="24"/>
        </w:rPr>
        <w:t xml:space="preserve">Приложение 1 к муниципальной программе </w:t>
      </w:r>
      <w:r w:rsidRPr="0033201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План реализации муниципальной программы «Развитие </w:t>
      </w:r>
      <w:r w:rsidRPr="006C27A1">
        <w:rPr>
          <w:rFonts w:ascii="Times New Roman" w:hAnsi="Times New Roman" w:cs="Times New Roman"/>
          <w:sz w:val="24"/>
          <w:szCs w:val="24"/>
        </w:rPr>
        <w:t>культуры в Унечском районе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CA5B90">
        <w:rPr>
          <w:rFonts w:ascii="Times New Roman" w:hAnsi="Times New Roman" w:cs="Times New Roman"/>
          <w:sz w:val="24"/>
          <w:szCs w:val="24"/>
        </w:rPr>
        <w:t>изложить в новой редакции согласно приложению 1 к настоящему постановлению.</w:t>
      </w:r>
    </w:p>
    <w:p w:rsidR="006032E9" w:rsidRDefault="006032E9" w:rsidP="00484C3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32E9" w:rsidRPr="00CA5B90" w:rsidRDefault="006032E9" w:rsidP="00484C3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 В приложении №2 к муниципальное программе «Сведения о показателях (индикаторах) муниципальной программы и их значениях» задачу муниципальной программы: «Обеспечение свободы творчества и прав граждан на участие  в культурной жизни, на равный доступ к культурным ценностям» пункт 5изложить в следующей редакции:</w:t>
      </w:r>
    </w:p>
    <w:p w:rsidR="006032E9" w:rsidRDefault="006032E9" w:rsidP="002A6227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7"/>
        <w:gridCol w:w="3686"/>
        <w:gridCol w:w="1417"/>
        <w:gridCol w:w="1560"/>
        <w:gridCol w:w="1559"/>
        <w:gridCol w:w="1524"/>
      </w:tblGrid>
      <w:tr w:rsidR="006032E9">
        <w:trPr>
          <w:trHeight w:val="844"/>
        </w:trPr>
        <w:tc>
          <w:tcPr>
            <w:tcW w:w="567" w:type="dxa"/>
          </w:tcPr>
          <w:p w:rsidR="006032E9" w:rsidRPr="001373F1" w:rsidRDefault="006032E9" w:rsidP="001373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686" w:type="dxa"/>
          </w:tcPr>
          <w:p w:rsidR="006032E9" w:rsidRPr="001373F1" w:rsidRDefault="006032E9" w:rsidP="001373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1">
              <w:rPr>
                <w:rFonts w:ascii="Times New Roman" w:hAnsi="Times New Roman" w:cs="Times New Roman"/>
                <w:sz w:val="24"/>
                <w:szCs w:val="24"/>
              </w:rPr>
              <w:t xml:space="preserve">Средняя численность участников клубных формирований в расчете на 1 тыс. чел </w:t>
            </w:r>
          </w:p>
          <w:p w:rsidR="006032E9" w:rsidRPr="001373F1" w:rsidRDefault="006032E9" w:rsidP="001373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032E9" w:rsidRPr="001373F1" w:rsidRDefault="006032E9" w:rsidP="00137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32E9" w:rsidRPr="001373F1" w:rsidRDefault="006032E9" w:rsidP="00137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1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60" w:type="dxa"/>
          </w:tcPr>
          <w:p w:rsidR="006032E9" w:rsidRPr="001373F1" w:rsidRDefault="006032E9" w:rsidP="001373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32E9" w:rsidRPr="001373F1" w:rsidRDefault="006032E9" w:rsidP="00137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1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559" w:type="dxa"/>
          </w:tcPr>
          <w:p w:rsidR="006032E9" w:rsidRPr="001373F1" w:rsidRDefault="006032E9" w:rsidP="00137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32E9" w:rsidRPr="001373F1" w:rsidRDefault="006032E9" w:rsidP="00137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24" w:type="dxa"/>
          </w:tcPr>
          <w:p w:rsidR="006032E9" w:rsidRPr="001373F1" w:rsidRDefault="006032E9" w:rsidP="001373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32E9" w:rsidRPr="001373F1" w:rsidRDefault="006032E9" w:rsidP="00137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032E9">
        <w:trPr>
          <w:trHeight w:val="295"/>
        </w:trPr>
        <w:tc>
          <w:tcPr>
            <w:tcW w:w="567" w:type="dxa"/>
          </w:tcPr>
          <w:p w:rsidR="006032E9" w:rsidRPr="001373F1" w:rsidRDefault="006032E9" w:rsidP="001373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032E9" w:rsidRPr="001373F1" w:rsidRDefault="006032E9" w:rsidP="001373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1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</w:tcPr>
          <w:p w:rsidR="006032E9" w:rsidRPr="001373F1" w:rsidRDefault="006032E9" w:rsidP="00137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6032E9" w:rsidRPr="001373F1" w:rsidRDefault="006032E9" w:rsidP="001373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032E9" w:rsidRPr="001373F1" w:rsidRDefault="006032E9" w:rsidP="00137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</w:tcPr>
          <w:p w:rsidR="006032E9" w:rsidRPr="001373F1" w:rsidRDefault="006032E9" w:rsidP="001373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2E9">
        <w:trPr>
          <w:trHeight w:val="818"/>
        </w:trPr>
        <w:tc>
          <w:tcPr>
            <w:tcW w:w="567" w:type="dxa"/>
          </w:tcPr>
          <w:p w:rsidR="006032E9" w:rsidRPr="001373F1" w:rsidRDefault="006032E9" w:rsidP="001373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032E9" w:rsidRPr="001373F1" w:rsidRDefault="006032E9" w:rsidP="001373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1">
              <w:rPr>
                <w:rFonts w:ascii="Times New Roman" w:hAnsi="Times New Roman" w:cs="Times New Roman"/>
                <w:sz w:val="24"/>
                <w:szCs w:val="24"/>
              </w:rPr>
              <w:t>Найтоповичского поселенческого центрального дома культуры</w:t>
            </w:r>
          </w:p>
          <w:p w:rsidR="006032E9" w:rsidRPr="001373F1" w:rsidRDefault="006032E9" w:rsidP="001373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032E9" w:rsidRPr="001373F1" w:rsidRDefault="006032E9" w:rsidP="00137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32E9" w:rsidRPr="001373F1" w:rsidRDefault="006032E9" w:rsidP="00137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1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60" w:type="dxa"/>
          </w:tcPr>
          <w:p w:rsidR="006032E9" w:rsidRPr="001373F1" w:rsidRDefault="006032E9" w:rsidP="00137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32E9" w:rsidRPr="001373F1" w:rsidRDefault="006032E9" w:rsidP="00137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559" w:type="dxa"/>
          </w:tcPr>
          <w:p w:rsidR="006032E9" w:rsidRPr="001373F1" w:rsidRDefault="006032E9" w:rsidP="00137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</w:tcPr>
          <w:p w:rsidR="006032E9" w:rsidRPr="001373F1" w:rsidRDefault="006032E9" w:rsidP="001373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2E9">
        <w:tc>
          <w:tcPr>
            <w:tcW w:w="567" w:type="dxa"/>
          </w:tcPr>
          <w:p w:rsidR="006032E9" w:rsidRPr="001373F1" w:rsidRDefault="006032E9" w:rsidP="001373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032E9" w:rsidRPr="001373F1" w:rsidRDefault="006032E9" w:rsidP="001373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1">
              <w:rPr>
                <w:rFonts w:ascii="Times New Roman" w:hAnsi="Times New Roman" w:cs="Times New Roman"/>
                <w:sz w:val="24"/>
                <w:szCs w:val="24"/>
              </w:rPr>
              <w:t>Брянкустичского сельского дома культуры</w:t>
            </w:r>
          </w:p>
          <w:p w:rsidR="006032E9" w:rsidRPr="001373F1" w:rsidRDefault="006032E9" w:rsidP="001373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032E9" w:rsidRPr="001373F1" w:rsidRDefault="006032E9" w:rsidP="00137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32E9" w:rsidRPr="001373F1" w:rsidRDefault="006032E9" w:rsidP="00137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1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60" w:type="dxa"/>
          </w:tcPr>
          <w:p w:rsidR="006032E9" w:rsidRPr="001373F1" w:rsidRDefault="006032E9" w:rsidP="00137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32E9" w:rsidRPr="001373F1" w:rsidRDefault="006032E9" w:rsidP="00137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59" w:type="dxa"/>
          </w:tcPr>
          <w:p w:rsidR="006032E9" w:rsidRPr="001373F1" w:rsidRDefault="006032E9" w:rsidP="00137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</w:tcPr>
          <w:p w:rsidR="006032E9" w:rsidRPr="001373F1" w:rsidRDefault="006032E9" w:rsidP="001373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2E9">
        <w:tc>
          <w:tcPr>
            <w:tcW w:w="567" w:type="dxa"/>
          </w:tcPr>
          <w:p w:rsidR="006032E9" w:rsidRPr="001373F1" w:rsidRDefault="006032E9" w:rsidP="001373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032E9" w:rsidRPr="001373F1" w:rsidRDefault="006032E9" w:rsidP="001373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1">
              <w:rPr>
                <w:rFonts w:ascii="Times New Roman" w:hAnsi="Times New Roman" w:cs="Times New Roman"/>
                <w:sz w:val="24"/>
                <w:szCs w:val="24"/>
              </w:rPr>
              <w:t>МУК «Межпоселенческое культурно-досуговое учреждение» (Клуб им. 1 Мая)</w:t>
            </w:r>
          </w:p>
        </w:tc>
        <w:tc>
          <w:tcPr>
            <w:tcW w:w="1417" w:type="dxa"/>
          </w:tcPr>
          <w:p w:rsidR="006032E9" w:rsidRPr="001373F1" w:rsidRDefault="006032E9" w:rsidP="00137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32E9" w:rsidRPr="001373F1" w:rsidRDefault="006032E9" w:rsidP="00137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1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60" w:type="dxa"/>
          </w:tcPr>
          <w:p w:rsidR="006032E9" w:rsidRPr="001373F1" w:rsidRDefault="006032E9" w:rsidP="00137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32E9" w:rsidRPr="001373F1" w:rsidRDefault="006032E9" w:rsidP="00137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6032E9" w:rsidRPr="001373F1" w:rsidRDefault="006032E9" w:rsidP="00137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32E9" w:rsidRPr="001373F1" w:rsidRDefault="006032E9" w:rsidP="00137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24" w:type="dxa"/>
          </w:tcPr>
          <w:p w:rsidR="006032E9" w:rsidRPr="001373F1" w:rsidRDefault="006032E9" w:rsidP="00137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32E9" w:rsidRPr="001373F1" w:rsidRDefault="006032E9" w:rsidP="00137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:rsidR="006032E9" w:rsidRDefault="006032E9" w:rsidP="002A62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032E9" w:rsidRPr="00153BC6" w:rsidRDefault="006032E9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0ABB">
        <w:rPr>
          <w:rFonts w:ascii="Times New Roman" w:hAnsi="Times New Roman" w:cs="Times New Roman"/>
          <w:sz w:val="24"/>
          <w:szCs w:val="24"/>
        </w:rPr>
        <w:t>2. Опубликовать настоящее постановление в муниципальном печатном средстве массовой информации «Унечский муниципальный вестник» и разместить  на официальном сайте администрации Унечского района в сети «Интернет»</w:t>
      </w:r>
      <w:r w:rsidRPr="00153BC6">
        <w:rPr>
          <w:rFonts w:ascii="Times New Roman" w:hAnsi="Times New Roman" w:cs="Times New Roman"/>
          <w:sz w:val="24"/>
          <w:szCs w:val="24"/>
        </w:rPr>
        <w:t>.</w:t>
      </w:r>
    </w:p>
    <w:p w:rsidR="006032E9" w:rsidRDefault="006032E9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32E9" w:rsidRDefault="006032E9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0ABB">
        <w:rPr>
          <w:rFonts w:ascii="Times New Roman" w:hAnsi="Times New Roman" w:cs="Times New Roman"/>
          <w:sz w:val="24"/>
          <w:szCs w:val="24"/>
        </w:rPr>
        <w:t>3. Данное постановление вступает в</w:t>
      </w:r>
      <w:r>
        <w:rPr>
          <w:rFonts w:ascii="Times New Roman" w:hAnsi="Times New Roman" w:cs="Times New Roman"/>
          <w:sz w:val="24"/>
          <w:szCs w:val="24"/>
        </w:rPr>
        <w:t xml:space="preserve"> силу с момента его подписания.</w:t>
      </w:r>
    </w:p>
    <w:p w:rsidR="006032E9" w:rsidRDefault="006032E9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32E9" w:rsidRDefault="006032E9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32E9" w:rsidRDefault="006032E9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4.</w:t>
      </w:r>
      <w:r w:rsidRPr="00F24EC0">
        <w:rPr>
          <w:rFonts w:ascii="Times New Roman" w:hAnsi="Times New Roman" w:cs="Times New Roman"/>
          <w:sz w:val="24"/>
          <w:szCs w:val="24"/>
        </w:rPr>
        <w:t xml:space="preserve">Контроль за исполнением постановления </w:t>
      </w:r>
      <w:r w:rsidRPr="007621F2">
        <w:rPr>
          <w:rFonts w:ascii="Times New Roman" w:hAnsi="Times New Roman" w:cs="Times New Roman"/>
          <w:sz w:val="24"/>
          <w:szCs w:val="24"/>
        </w:rPr>
        <w:t>возложить на заместителя главы администрации Унечского района</w:t>
      </w:r>
      <w:r>
        <w:rPr>
          <w:rFonts w:ascii="Times New Roman" w:hAnsi="Times New Roman" w:cs="Times New Roman"/>
          <w:sz w:val="24"/>
          <w:szCs w:val="24"/>
        </w:rPr>
        <w:t>Сверделко В.В</w:t>
      </w:r>
      <w:r w:rsidRPr="00F24EC0">
        <w:rPr>
          <w:rFonts w:ascii="Times New Roman" w:hAnsi="Times New Roman" w:cs="Times New Roman"/>
          <w:sz w:val="24"/>
          <w:szCs w:val="24"/>
        </w:rPr>
        <w:t>.</w:t>
      </w:r>
    </w:p>
    <w:p w:rsidR="006032E9" w:rsidRDefault="006032E9" w:rsidP="00000CF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6032E9" w:rsidRDefault="006032E9" w:rsidP="00C505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32E9" w:rsidRDefault="006032E9" w:rsidP="00C505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32E9" w:rsidRDefault="006032E9" w:rsidP="00C505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32E9" w:rsidRDefault="006032E9" w:rsidP="00C505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0A1C4F">
        <w:rPr>
          <w:rFonts w:ascii="Times New Roman" w:hAnsi="Times New Roman" w:cs="Times New Roman"/>
          <w:sz w:val="24"/>
          <w:szCs w:val="24"/>
        </w:rPr>
        <w:t>лав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A1C4F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Унечского </w:t>
      </w:r>
      <w:r w:rsidRPr="000A1C4F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0A1C4F">
        <w:rPr>
          <w:rFonts w:ascii="Times New Roman" w:hAnsi="Times New Roman" w:cs="Times New Roman"/>
          <w:sz w:val="24"/>
          <w:szCs w:val="24"/>
        </w:rPr>
        <w:tab/>
      </w:r>
      <w:r w:rsidRPr="000A1C4F">
        <w:rPr>
          <w:rFonts w:ascii="Times New Roman" w:hAnsi="Times New Roman" w:cs="Times New Roman"/>
          <w:sz w:val="24"/>
          <w:szCs w:val="24"/>
        </w:rPr>
        <w:tab/>
      </w:r>
      <w:r w:rsidRPr="000A1C4F">
        <w:rPr>
          <w:rFonts w:ascii="Times New Roman" w:hAnsi="Times New Roman" w:cs="Times New Roman"/>
          <w:sz w:val="24"/>
          <w:szCs w:val="24"/>
        </w:rPr>
        <w:tab/>
      </w:r>
      <w:r w:rsidRPr="000A1C4F">
        <w:rPr>
          <w:rFonts w:ascii="Times New Roman" w:hAnsi="Times New Roman" w:cs="Times New Roman"/>
          <w:sz w:val="24"/>
          <w:szCs w:val="24"/>
        </w:rPr>
        <w:tab/>
      </w:r>
      <w:r w:rsidRPr="000A1C4F">
        <w:rPr>
          <w:rFonts w:ascii="Times New Roman" w:hAnsi="Times New Roman" w:cs="Times New Roman"/>
          <w:sz w:val="24"/>
          <w:szCs w:val="24"/>
        </w:rPr>
        <w:tab/>
      </w:r>
      <w:r w:rsidRPr="000A1C4F">
        <w:rPr>
          <w:rFonts w:ascii="Times New Roman" w:hAnsi="Times New Roman" w:cs="Times New Roman"/>
          <w:sz w:val="24"/>
          <w:szCs w:val="24"/>
        </w:rPr>
        <w:tab/>
      </w:r>
      <w:r w:rsidRPr="000A1C4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А.М. Кусков</w:t>
      </w:r>
    </w:p>
    <w:p w:rsidR="006032E9" w:rsidRDefault="006032E9" w:rsidP="00C505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32E9" w:rsidRDefault="006032E9" w:rsidP="00C505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32E9" w:rsidRDefault="006032E9" w:rsidP="00C505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032E9" w:rsidSect="00AC0E72">
      <w:pgSz w:w="11906" w:h="16838" w:code="9"/>
      <w:pgMar w:top="1134" w:right="567" w:bottom="1134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32E9" w:rsidRDefault="006032E9" w:rsidP="00313FFF">
      <w:pPr>
        <w:spacing w:line="240" w:lineRule="auto"/>
      </w:pPr>
      <w:r>
        <w:separator/>
      </w:r>
    </w:p>
  </w:endnote>
  <w:endnote w:type="continuationSeparator" w:id="1">
    <w:p w:rsidR="006032E9" w:rsidRDefault="006032E9" w:rsidP="00313FF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32E9" w:rsidRDefault="006032E9" w:rsidP="00313FFF">
      <w:pPr>
        <w:spacing w:line="240" w:lineRule="auto"/>
      </w:pPr>
      <w:r>
        <w:separator/>
      </w:r>
    </w:p>
  </w:footnote>
  <w:footnote w:type="continuationSeparator" w:id="1">
    <w:p w:rsidR="006032E9" w:rsidRDefault="006032E9" w:rsidP="00313FF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53B27"/>
    <w:multiLevelType w:val="multilevel"/>
    <w:tmpl w:val="15A00B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>
    <w:nsid w:val="377128E1"/>
    <w:multiLevelType w:val="multilevel"/>
    <w:tmpl w:val="D53618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1800"/>
      </w:pPr>
      <w:rPr>
        <w:rFonts w:hint="default"/>
      </w:rPr>
    </w:lvl>
  </w:abstractNum>
  <w:abstractNum w:abstractNumId="2">
    <w:nsid w:val="63BF6158"/>
    <w:multiLevelType w:val="multilevel"/>
    <w:tmpl w:val="739C8562"/>
    <w:lvl w:ilvl="0">
      <w:start w:val="1"/>
      <w:numFmt w:val="decimal"/>
      <w:lvlText w:val="%1."/>
      <w:lvlJc w:val="left"/>
      <w:pPr>
        <w:ind w:left="1290" w:hanging="12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59" w:hanging="12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28" w:hanging="12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97" w:hanging="12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66" w:hanging="129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5" w:hanging="129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52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7E45"/>
    <w:rsid w:val="00000CF3"/>
    <w:rsid w:val="00014A94"/>
    <w:rsid w:val="000225D6"/>
    <w:rsid w:val="00045460"/>
    <w:rsid w:val="00054C02"/>
    <w:rsid w:val="00064051"/>
    <w:rsid w:val="00073F21"/>
    <w:rsid w:val="00097DD7"/>
    <w:rsid w:val="000A1C4F"/>
    <w:rsid w:val="000A48C3"/>
    <w:rsid w:val="000C4C57"/>
    <w:rsid w:val="000D4B59"/>
    <w:rsid w:val="000E568F"/>
    <w:rsid w:val="001037D0"/>
    <w:rsid w:val="00106062"/>
    <w:rsid w:val="0010695E"/>
    <w:rsid w:val="00106D56"/>
    <w:rsid w:val="00112A4C"/>
    <w:rsid w:val="00116667"/>
    <w:rsid w:val="0013645A"/>
    <w:rsid w:val="001373F1"/>
    <w:rsid w:val="0013754E"/>
    <w:rsid w:val="00140D3A"/>
    <w:rsid w:val="001426D2"/>
    <w:rsid w:val="00153BC6"/>
    <w:rsid w:val="0016271D"/>
    <w:rsid w:val="00180BC9"/>
    <w:rsid w:val="001824CD"/>
    <w:rsid w:val="00187C45"/>
    <w:rsid w:val="001C0D85"/>
    <w:rsid w:val="001C6C80"/>
    <w:rsid w:val="001F0E84"/>
    <w:rsid w:val="001F2A4A"/>
    <w:rsid w:val="0020523E"/>
    <w:rsid w:val="00205492"/>
    <w:rsid w:val="0022408B"/>
    <w:rsid w:val="00240596"/>
    <w:rsid w:val="00254A4E"/>
    <w:rsid w:val="00262787"/>
    <w:rsid w:val="0026546C"/>
    <w:rsid w:val="00265EE5"/>
    <w:rsid w:val="00275479"/>
    <w:rsid w:val="00275857"/>
    <w:rsid w:val="00281AFB"/>
    <w:rsid w:val="00290012"/>
    <w:rsid w:val="00293FF1"/>
    <w:rsid w:val="002A6227"/>
    <w:rsid w:val="002B2DE0"/>
    <w:rsid w:val="002B3E8D"/>
    <w:rsid w:val="002C3674"/>
    <w:rsid w:val="002C770C"/>
    <w:rsid w:val="002F3F97"/>
    <w:rsid w:val="00313FFF"/>
    <w:rsid w:val="003265BF"/>
    <w:rsid w:val="00332012"/>
    <w:rsid w:val="00332DD8"/>
    <w:rsid w:val="00336EF9"/>
    <w:rsid w:val="00342ACE"/>
    <w:rsid w:val="00354A07"/>
    <w:rsid w:val="00365ABC"/>
    <w:rsid w:val="00385F80"/>
    <w:rsid w:val="00394C8D"/>
    <w:rsid w:val="00396415"/>
    <w:rsid w:val="003C1163"/>
    <w:rsid w:val="003C29A8"/>
    <w:rsid w:val="003D79FB"/>
    <w:rsid w:val="004060C6"/>
    <w:rsid w:val="00410081"/>
    <w:rsid w:val="00410F14"/>
    <w:rsid w:val="004159A3"/>
    <w:rsid w:val="00434344"/>
    <w:rsid w:val="004372AB"/>
    <w:rsid w:val="004625FA"/>
    <w:rsid w:val="00464C15"/>
    <w:rsid w:val="004753EA"/>
    <w:rsid w:val="00484C34"/>
    <w:rsid w:val="00484D41"/>
    <w:rsid w:val="004A1868"/>
    <w:rsid w:val="004A7B3A"/>
    <w:rsid w:val="004C6B96"/>
    <w:rsid w:val="004D04DA"/>
    <w:rsid w:val="004E41DB"/>
    <w:rsid w:val="004F4F2A"/>
    <w:rsid w:val="00507E45"/>
    <w:rsid w:val="00510C8D"/>
    <w:rsid w:val="00512AFA"/>
    <w:rsid w:val="00517E38"/>
    <w:rsid w:val="00520A6B"/>
    <w:rsid w:val="00530368"/>
    <w:rsid w:val="005369A1"/>
    <w:rsid w:val="00537EFC"/>
    <w:rsid w:val="0054006C"/>
    <w:rsid w:val="00540903"/>
    <w:rsid w:val="00542B6C"/>
    <w:rsid w:val="00546894"/>
    <w:rsid w:val="005504E8"/>
    <w:rsid w:val="0055568B"/>
    <w:rsid w:val="00563DBF"/>
    <w:rsid w:val="005652D4"/>
    <w:rsid w:val="00571E56"/>
    <w:rsid w:val="00577CF5"/>
    <w:rsid w:val="00595ACF"/>
    <w:rsid w:val="00596A12"/>
    <w:rsid w:val="005A0896"/>
    <w:rsid w:val="005A0D85"/>
    <w:rsid w:val="005B1188"/>
    <w:rsid w:val="005B36F5"/>
    <w:rsid w:val="005B5445"/>
    <w:rsid w:val="005B64B3"/>
    <w:rsid w:val="005D2AE5"/>
    <w:rsid w:val="005D4279"/>
    <w:rsid w:val="00600078"/>
    <w:rsid w:val="006032E9"/>
    <w:rsid w:val="00604A85"/>
    <w:rsid w:val="0060643C"/>
    <w:rsid w:val="00614EBB"/>
    <w:rsid w:val="00641F9F"/>
    <w:rsid w:val="00645E78"/>
    <w:rsid w:val="006765C0"/>
    <w:rsid w:val="0068400E"/>
    <w:rsid w:val="0068733B"/>
    <w:rsid w:val="006921AA"/>
    <w:rsid w:val="006C27A1"/>
    <w:rsid w:val="00710677"/>
    <w:rsid w:val="00727F0A"/>
    <w:rsid w:val="007621F2"/>
    <w:rsid w:val="00782455"/>
    <w:rsid w:val="00794E45"/>
    <w:rsid w:val="007D237D"/>
    <w:rsid w:val="007D67C9"/>
    <w:rsid w:val="007E5BB6"/>
    <w:rsid w:val="007F0F0E"/>
    <w:rsid w:val="00802A78"/>
    <w:rsid w:val="008075ED"/>
    <w:rsid w:val="00810180"/>
    <w:rsid w:val="008147F1"/>
    <w:rsid w:val="00826FD2"/>
    <w:rsid w:val="008327EE"/>
    <w:rsid w:val="00852055"/>
    <w:rsid w:val="008951DD"/>
    <w:rsid w:val="008A7B70"/>
    <w:rsid w:val="008D0ABB"/>
    <w:rsid w:val="008D1255"/>
    <w:rsid w:val="008E7EF8"/>
    <w:rsid w:val="008F473A"/>
    <w:rsid w:val="009048B0"/>
    <w:rsid w:val="00906BA4"/>
    <w:rsid w:val="00911031"/>
    <w:rsid w:val="009431A1"/>
    <w:rsid w:val="00945B2D"/>
    <w:rsid w:val="00947846"/>
    <w:rsid w:val="00951B02"/>
    <w:rsid w:val="009528D2"/>
    <w:rsid w:val="0095355F"/>
    <w:rsid w:val="0096476C"/>
    <w:rsid w:val="00975490"/>
    <w:rsid w:val="009869F7"/>
    <w:rsid w:val="00995C5D"/>
    <w:rsid w:val="009B107B"/>
    <w:rsid w:val="009B4F9C"/>
    <w:rsid w:val="009C516E"/>
    <w:rsid w:val="009C5773"/>
    <w:rsid w:val="009D5F5C"/>
    <w:rsid w:val="009F323D"/>
    <w:rsid w:val="009F4050"/>
    <w:rsid w:val="00A050E9"/>
    <w:rsid w:val="00A12769"/>
    <w:rsid w:val="00A155FD"/>
    <w:rsid w:val="00A32932"/>
    <w:rsid w:val="00A47005"/>
    <w:rsid w:val="00AB739B"/>
    <w:rsid w:val="00AC0E72"/>
    <w:rsid w:val="00AC3AB7"/>
    <w:rsid w:val="00AD04F6"/>
    <w:rsid w:val="00AD3459"/>
    <w:rsid w:val="00AD63CB"/>
    <w:rsid w:val="00AE5075"/>
    <w:rsid w:val="00B01766"/>
    <w:rsid w:val="00B2768E"/>
    <w:rsid w:val="00B33B41"/>
    <w:rsid w:val="00B54603"/>
    <w:rsid w:val="00B80F5E"/>
    <w:rsid w:val="00B92A4D"/>
    <w:rsid w:val="00B92DC6"/>
    <w:rsid w:val="00BC151B"/>
    <w:rsid w:val="00BD16DE"/>
    <w:rsid w:val="00BD7005"/>
    <w:rsid w:val="00BE6A97"/>
    <w:rsid w:val="00BF0EDA"/>
    <w:rsid w:val="00BF5683"/>
    <w:rsid w:val="00C06E0E"/>
    <w:rsid w:val="00C10F77"/>
    <w:rsid w:val="00C139E0"/>
    <w:rsid w:val="00C217E9"/>
    <w:rsid w:val="00C50551"/>
    <w:rsid w:val="00C5228D"/>
    <w:rsid w:val="00C67619"/>
    <w:rsid w:val="00C7673B"/>
    <w:rsid w:val="00C813B4"/>
    <w:rsid w:val="00C87665"/>
    <w:rsid w:val="00C907C8"/>
    <w:rsid w:val="00CA5B90"/>
    <w:rsid w:val="00CA673C"/>
    <w:rsid w:val="00CA7BFD"/>
    <w:rsid w:val="00CB4E7F"/>
    <w:rsid w:val="00CE74A0"/>
    <w:rsid w:val="00CF648A"/>
    <w:rsid w:val="00D00CF3"/>
    <w:rsid w:val="00D24FB6"/>
    <w:rsid w:val="00D3621C"/>
    <w:rsid w:val="00D42E9D"/>
    <w:rsid w:val="00D519CC"/>
    <w:rsid w:val="00D520E3"/>
    <w:rsid w:val="00D73D71"/>
    <w:rsid w:val="00DA2382"/>
    <w:rsid w:val="00DA30CD"/>
    <w:rsid w:val="00DB58AC"/>
    <w:rsid w:val="00DD0116"/>
    <w:rsid w:val="00DF04D3"/>
    <w:rsid w:val="00DF44CE"/>
    <w:rsid w:val="00DF60DA"/>
    <w:rsid w:val="00DF7B17"/>
    <w:rsid w:val="00E30D66"/>
    <w:rsid w:val="00E37D38"/>
    <w:rsid w:val="00E54D7E"/>
    <w:rsid w:val="00E670AB"/>
    <w:rsid w:val="00E7380A"/>
    <w:rsid w:val="00EB2D8C"/>
    <w:rsid w:val="00EC56AC"/>
    <w:rsid w:val="00EC6078"/>
    <w:rsid w:val="00EC6ADC"/>
    <w:rsid w:val="00EC6CB4"/>
    <w:rsid w:val="00ED1594"/>
    <w:rsid w:val="00ED1C77"/>
    <w:rsid w:val="00EE7C79"/>
    <w:rsid w:val="00EF543E"/>
    <w:rsid w:val="00F03A85"/>
    <w:rsid w:val="00F20F15"/>
    <w:rsid w:val="00F2197E"/>
    <w:rsid w:val="00F24EC0"/>
    <w:rsid w:val="00F261EE"/>
    <w:rsid w:val="00F5233A"/>
    <w:rsid w:val="00F618E5"/>
    <w:rsid w:val="00F75583"/>
    <w:rsid w:val="00F75813"/>
    <w:rsid w:val="00F8276F"/>
    <w:rsid w:val="00F85900"/>
    <w:rsid w:val="00FA74EB"/>
    <w:rsid w:val="00FB7CBE"/>
    <w:rsid w:val="00FF6517"/>
    <w:rsid w:val="00FF7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0E3"/>
    <w:pPr>
      <w:spacing w:line="360" w:lineRule="auto"/>
    </w:pPr>
    <w:rPr>
      <w:rFonts w:ascii="Arial" w:eastAsia="Times New Roman" w:hAnsi="Arial" w:cs="Aria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67619"/>
    <w:pPr>
      <w:keepNext/>
      <w:widowControl w:val="0"/>
      <w:outlineLvl w:val="1"/>
    </w:pPr>
    <w:rPr>
      <w:rFonts w:ascii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C67619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D520E3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D520E3"/>
    <w:rPr>
      <w:rFonts w:ascii="Impact" w:hAnsi="Impact" w:cs="Impact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D520E3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520E3"/>
    <w:rPr>
      <w:rFonts w:ascii="Arial Narrow" w:hAnsi="Arial Narrow" w:cs="Arial Narrow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112A4C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313FFF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13FFF"/>
    <w:rPr>
      <w:rFonts w:ascii="Arial" w:hAnsi="Arial" w:cs="Arial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313FFF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13FFF"/>
    <w:rPr>
      <w:rFonts w:ascii="Arial" w:hAnsi="Arial" w:cs="Arial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8075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075ED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5A0D85"/>
    <w:pPr>
      <w:spacing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ED159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ED159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433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3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3</Pages>
  <Words>532</Words>
  <Characters>3038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Лосева Е.Ю.</cp:lastModifiedBy>
  <cp:revision>7</cp:revision>
  <cp:lastPrinted>2020-09-18T11:48:00Z</cp:lastPrinted>
  <dcterms:created xsi:type="dcterms:W3CDTF">2020-12-15T13:28:00Z</dcterms:created>
  <dcterms:modified xsi:type="dcterms:W3CDTF">2021-02-10T13:41:00Z</dcterms:modified>
</cp:coreProperties>
</file>